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AD7" w:rsidRPr="00B54A98" w:rsidRDefault="006B6AD7" w:rsidP="0091199F">
      <w:pPr>
        <w:jc w:val="center"/>
        <w:rPr>
          <w:rStyle w:val="Strong"/>
          <w:color w:val="000000"/>
          <w:sz w:val="16"/>
          <w:szCs w:val="16"/>
        </w:rPr>
      </w:pPr>
    </w:p>
    <w:p w:rsidR="006B6AD7" w:rsidRDefault="006B6AD7" w:rsidP="00C82FAD">
      <w:pPr>
        <w:jc w:val="center"/>
        <w:rPr>
          <w:color w:val="000000"/>
          <w:sz w:val="32"/>
          <w:szCs w:val="32"/>
        </w:rPr>
      </w:pPr>
      <w:r>
        <w:rPr>
          <w:rStyle w:val="Strong"/>
          <w:color w:val="000000"/>
          <w:sz w:val="32"/>
          <w:szCs w:val="32"/>
        </w:rPr>
        <w:t>Сведения</w:t>
      </w:r>
    </w:p>
    <w:p w:rsidR="006B6AD7" w:rsidRDefault="006B6AD7" w:rsidP="00C82FA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депутатов </w:t>
      </w:r>
    </w:p>
    <w:p w:rsidR="006B6AD7" w:rsidRDefault="006B6AD7" w:rsidP="00C82FA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Совета </w:t>
      </w:r>
      <w:r w:rsidRPr="008347B9">
        <w:rPr>
          <w:b/>
          <w:bCs/>
          <w:color w:val="000000"/>
          <w:sz w:val="28"/>
          <w:szCs w:val="28"/>
        </w:rPr>
        <w:t>Новокишитского</w:t>
      </w:r>
      <w:r>
        <w:rPr>
          <w:color w:val="000000"/>
          <w:sz w:val="28"/>
          <w:szCs w:val="28"/>
        </w:rPr>
        <w:t xml:space="preserve"> сельского поселения Арского муниципального района Республики Татарстан</w:t>
      </w:r>
    </w:p>
    <w:p w:rsidR="006B6AD7" w:rsidRDefault="006B6AD7" w:rsidP="00C82FA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их супругов  и несовершеннолетних детей с 1 января 2015 года по 31 декабря 2015 года</w:t>
      </w:r>
    </w:p>
    <w:p w:rsidR="006B6AD7" w:rsidRPr="00B54A98" w:rsidRDefault="006B6AD7" w:rsidP="001240CB">
      <w:pPr>
        <w:jc w:val="center"/>
        <w:rPr>
          <w:color w:val="000000"/>
          <w:sz w:val="16"/>
          <w:szCs w:val="16"/>
        </w:rPr>
      </w:pPr>
    </w:p>
    <w:tbl>
      <w:tblPr>
        <w:tblW w:w="158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6"/>
        <w:gridCol w:w="1201"/>
        <w:gridCol w:w="1993"/>
        <w:gridCol w:w="842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6B6AD7" w:rsidRPr="006E7365">
        <w:tc>
          <w:tcPr>
            <w:tcW w:w="1986" w:type="dxa"/>
          </w:tcPr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Ф.И.О.,</w:t>
            </w:r>
            <w:r w:rsidRPr="006E7365">
              <w:rPr>
                <w:b/>
                <w:bCs/>
              </w:rPr>
              <w:br/>
              <w:t>замещаемая должность</w:t>
            </w:r>
          </w:p>
        </w:tc>
        <w:tc>
          <w:tcPr>
            <w:tcW w:w="1201" w:type="dxa"/>
          </w:tcPr>
          <w:p w:rsidR="006B6AD7" w:rsidRPr="006E7365" w:rsidRDefault="006B6AD7" w:rsidP="0082602B">
            <w:pPr>
              <w:spacing w:after="160" w:line="240" w:lineRule="exact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Деклари-рованный годовой</w:t>
            </w:r>
          </w:p>
          <w:p w:rsidR="006B6AD7" w:rsidRPr="006E7365" w:rsidRDefault="006B6AD7" w:rsidP="0082602B">
            <w:pPr>
              <w:spacing w:after="160" w:line="240" w:lineRule="exact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доход </w:t>
            </w:r>
          </w:p>
          <w:p w:rsidR="006B6AD7" w:rsidRPr="006E7365" w:rsidRDefault="006B6AD7" w:rsidP="0082602B">
            <w:pPr>
              <w:spacing w:after="160" w:line="259" w:lineRule="auto"/>
              <w:ind w:right="-108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за 2015г. (руб.)</w:t>
            </w:r>
          </w:p>
        </w:tc>
        <w:tc>
          <w:tcPr>
            <w:tcW w:w="4961" w:type="dxa"/>
            <w:gridSpan w:val="4"/>
          </w:tcPr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Перечень </w:t>
            </w: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Перечень</w:t>
            </w: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</w:tcPr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Сведения </w:t>
            </w: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>о расходах</w:t>
            </w:r>
          </w:p>
        </w:tc>
      </w:tr>
      <w:tr w:rsidR="006B6AD7" w:rsidRPr="006E7365">
        <w:tc>
          <w:tcPr>
            <w:tcW w:w="1986" w:type="dxa"/>
          </w:tcPr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</w:tc>
        <w:tc>
          <w:tcPr>
            <w:tcW w:w="1201" w:type="dxa"/>
          </w:tcPr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</w:p>
        </w:tc>
        <w:tc>
          <w:tcPr>
            <w:tcW w:w="1993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Вид объектов недвижимости</w:t>
            </w:r>
          </w:p>
        </w:tc>
        <w:tc>
          <w:tcPr>
            <w:tcW w:w="842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Пло-щадь (кв.м.)</w:t>
            </w:r>
          </w:p>
        </w:tc>
        <w:tc>
          <w:tcPr>
            <w:tcW w:w="709" w:type="dxa"/>
          </w:tcPr>
          <w:p w:rsidR="006B6AD7" w:rsidRPr="006E7365" w:rsidRDefault="006B6AD7" w:rsidP="0082602B">
            <w:pPr>
              <w:spacing w:after="160" w:line="240" w:lineRule="exact"/>
              <w:ind w:right="-189"/>
              <w:jc w:val="center"/>
            </w:pPr>
          </w:p>
          <w:p w:rsidR="006B6AD7" w:rsidRPr="006E7365" w:rsidRDefault="006B6AD7" w:rsidP="0082602B">
            <w:pPr>
              <w:spacing w:after="160" w:line="240" w:lineRule="exact"/>
              <w:ind w:right="-189"/>
              <w:rPr>
                <w:b/>
                <w:bCs/>
              </w:rPr>
            </w:pPr>
            <w:r w:rsidRPr="006E7365">
              <w:t>Страна проис-хож-дения</w:t>
            </w:r>
          </w:p>
        </w:tc>
        <w:tc>
          <w:tcPr>
            <w:tcW w:w="1417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Транспортные средства</w:t>
            </w:r>
          </w:p>
        </w:tc>
        <w:tc>
          <w:tcPr>
            <w:tcW w:w="1985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 xml:space="preserve">Вид объектов </w:t>
            </w: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недвижимости</w:t>
            </w:r>
          </w:p>
        </w:tc>
        <w:tc>
          <w:tcPr>
            <w:tcW w:w="850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Пло-щадь (кв.м.)</w:t>
            </w:r>
          </w:p>
        </w:tc>
        <w:tc>
          <w:tcPr>
            <w:tcW w:w="851" w:type="dxa"/>
          </w:tcPr>
          <w:p w:rsidR="006B6AD7" w:rsidRPr="006E7365" w:rsidRDefault="006B6AD7" w:rsidP="0082602B">
            <w:pPr>
              <w:spacing w:after="160" w:line="240" w:lineRule="exact"/>
              <w:jc w:val="center"/>
            </w:pPr>
          </w:p>
          <w:p w:rsidR="006B6AD7" w:rsidRPr="006E7365" w:rsidRDefault="006B6AD7" w:rsidP="0082602B">
            <w:pPr>
              <w:spacing w:after="160" w:line="240" w:lineRule="exact"/>
              <w:jc w:val="center"/>
            </w:pPr>
            <w:r w:rsidRPr="006E7365">
              <w:t>Страна проис-хож-</w:t>
            </w:r>
          </w:p>
          <w:p w:rsidR="006B6AD7" w:rsidRPr="006E7365" w:rsidRDefault="006B6AD7" w:rsidP="0082602B">
            <w:pPr>
              <w:spacing w:after="160" w:line="240" w:lineRule="exact"/>
              <w:jc w:val="center"/>
              <w:rPr>
                <w:b/>
                <w:bCs/>
              </w:rPr>
            </w:pPr>
            <w:r w:rsidRPr="006E7365">
              <w:t>дения</w:t>
            </w:r>
          </w:p>
        </w:tc>
        <w:tc>
          <w:tcPr>
            <w:tcW w:w="1134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Вид приобре-тенного имущества</w:t>
            </w:r>
          </w:p>
        </w:tc>
        <w:tc>
          <w:tcPr>
            <w:tcW w:w="1276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</w:p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Сумма сделки</w:t>
            </w:r>
          </w:p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(руб)</w:t>
            </w:r>
          </w:p>
        </w:tc>
        <w:tc>
          <w:tcPr>
            <w:tcW w:w="1572" w:type="dxa"/>
          </w:tcPr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t>Источник получения средств, за счет которых приобретено имущество</w:t>
            </w:r>
          </w:p>
        </w:tc>
      </w:tr>
      <w:tr w:rsidR="006B6AD7" w:rsidRPr="006E7365">
        <w:tc>
          <w:tcPr>
            <w:tcW w:w="1986" w:type="dxa"/>
          </w:tcPr>
          <w:p w:rsidR="006B6AD7" w:rsidRPr="006E7365" w:rsidRDefault="006B6AD7" w:rsidP="006E7365">
            <w:pPr>
              <w:spacing w:after="1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Арсланов Табрис Асфандиаро</w:t>
            </w:r>
            <w:r w:rsidRPr="006E7365">
              <w:rPr>
                <w:b/>
                <w:bCs/>
              </w:rPr>
              <w:t xml:space="preserve">вич, </w:t>
            </w:r>
            <w:r w:rsidRPr="006E7365">
              <w:t xml:space="preserve"> </w:t>
            </w:r>
            <w:r>
              <w:rPr>
                <w:b/>
                <w:bCs/>
              </w:rPr>
              <w:t xml:space="preserve">Глава </w:t>
            </w:r>
            <w:r w:rsidRPr="006E7365">
              <w:rPr>
                <w:b/>
                <w:bCs/>
              </w:rPr>
              <w:t>Новоки</w:t>
            </w:r>
            <w:r>
              <w:rPr>
                <w:b/>
                <w:bCs/>
              </w:rPr>
              <w:t>шит</w:t>
            </w:r>
            <w:r w:rsidRPr="006E7365">
              <w:rPr>
                <w:b/>
                <w:bCs/>
              </w:rPr>
              <w:t>ского СП</w:t>
            </w:r>
          </w:p>
        </w:tc>
        <w:tc>
          <w:tcPr>
            <w:tcW w:w="1201" w:type="dxa"/>
          </w:tcPr>
          <w:p w:rsidR="006B6AD7" w:rsidRPr="006E7365" w:rsidRDefault="006B6AD7" w:rsidP="006F3B7E">
            <w:pPr>
              <w:spacing w:after="160" w:line="259" w:lineRule="auto"/>
            </w:pPr>
            <w:r w:rsidRPr="006E7365">
              <w:t>638122,70</w:t>
            </w:r>
          </w:p>
        </w:tc>
        <w:tc>
          <w:tcPr>
            <w:tcW w:w="1993" w:type="dxa"/>
          </w:tcPr>
          <w:p w:rsidR="006B6AD7" w:rsidRDefault="006B6AD7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B6AD7" w:rsidRPr="006E7365" w:rsidRDefault="006B6AD7" w:rsidP="006E7365">
            <w:pPr>
              <w:jc w:val="center"/>
            </w:pPr>
          </w:p>
          <w:p w:rsidR="006B6AD7" w:rsidRDefault="006B6AD7" w:rsidP="006E7365">
            <w:pPr>
              <w:jc w:val="center"/>
            </w:pPr>
            <w:r w:rsidRPr="006E7365">
              <w:t>Жилой дом</w:t>
            </w:r>
          </w:p>
          <w:p w:rsidR="006B6AD7" w:rsidRPr="006E7365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  <w:r>
              <w:t>Одно</w:t>
            </w:r>
            <w:r w:rsidRPr="006E7365">
              <w:t>комнатная квартира</w:t>
            </w:r>
          </w:p>
          <w:p w:rsidR="006B6AD7" w:rsidRPr="006E7365" w:rsidRDefault="006B6AD7" w:rsidP="006E7365">
            <w:pPr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842" w:type="dxa"/>
          </w:tcPr>
          <w:p w:rsidR="006B6AD7" w:rsidRPr="006E7365" w:rsidRDefault="006B6AD7" w:rsidP="006E7365">
            <w:pPr>
              <w:jc w:val="center"/>
            </w:pPr>
            <w:r w:rsidRPr="006E7365">
              <w:t>3041</w:t>
            </w:r>
          </w:p>
          <w:p w:rsidR="006B6AD7" w:rsidRDefault="006B6AD7" w:rsidP="006E7365"/>
          <w:p w:rsidR="006B6AD7" w:rsidRDefault="006B6AD7" w:rsidP="006E7365"/>
          <w:p w:rsidR="006B6AD7" w:rsidRDefault="006B6AD7" w:rsidP="006E7365">
            <w:r w:rsidRPr="006E7365">
              <w:t>108,3</w:t>
            </w:r>
          </w:p>
          <w:p w:rsidR="006B6AD7" w:rsidRPr="006E7365" w:rsidRDefault="006B6AD7" w:rsidP="006E7365"/>
          <w:p w:rsidR="006B6AD7" w:rsidRPr="006E7365" w:rsidRDefault="006B6AD7" w:rsidP="006E7365">
            <w:r w:rsidRPr="006E7365">
              <w:t>40,6</w:t>
            </w:r>
          </w:p>
          <w:p w:rsidR="006B6AD7" w:rsidRDefault="006B6AD7" w:rsidP="006E7365"/>
          <w:p w:rsidR="006B6AD7" w:rsidRPr="006E7365" w:rsidRDefault="006B6AD7" w:rsidP="006E7365"/>
          <w:p w:rsidR="006B6AD7" w:rsidRPr="006E7365" w:rsidRDefault="006B6AD7" w:rsidP="006E7365">
            <w:r w:rsidRPr="006E7365">
              <w:t>11000</w:t>
            </w:r>
          </w:p>
        </w:tc>
        <w:tc>
          <w:tcPr>
            <w:tcW w:w="709" w:type="dxa"/>
          </w:tcPr>
          <w:p w:rsidR="006B6AD7" w:rsidRPr="006E7365" w:rsidRDefault="006B6AD7" w:rsidP="006E7365">
            <w:pPr>
              <w:jc w:val="center"/>
            </w:pPr>
            <w:r w:rsidRPr="006E7365">
              <w:t>РФ</w:t>
            </w:r>
          </w:p>
          <w:p w:rsidR="006B6AD7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</w:p>
          <w:p w:rsidR="006B6AD7" w:rsidRDefault="006B6AD7" w:rsidP="006E7365">
            <w:pPr>
              <w:jc w:val="center"/>
            </w:pPr>
            <w:r w:rsidRPr="006E7365">
              <w:t>РФ</w:t>
            </w:r>
          </w:p>
          <w:p w:rsidR="006B6AD7" w:rsidRPr="006E7365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  <w:r w:rsidRPr="006E7365">
              <w:t>РФ</w:t>
            </w:r>
          </w:p>
          <w:p w:rsidR="006B6AD7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0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1" w:type="dxa"/>
          </w:tcPr>
          <w:p w:rsidR="006B6AD7" w:rsidRPr="006E7365" w:rsidRDefault="006B6AD7" w:rsidP="0082602B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134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6B6AD7" w:rsidRPr="006E7365">
        <w:tc>
          <w:tcPr>
            <w:tcW w:w="1986" w:type="dxa"/>
          </w:tcPr>
          <w:p w:rsidR="006B6AD7" w:rsidRPr="006E7365" w:rsidRDefault="006B6AD7" w:rsidP="0082602B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t xml:space="preserve">Супруга </w:t>
            </w:r>
          </w:p>
        </w:tc>
        <w:tc>
          <w:tcPr>
            <w:tcW w:w="1201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250617,93</w:t>
            </w:r>
          </w:p>
        </w:tc>
        <w:tc>
          <w:tcPr>
            <w:tcW w:w="1993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842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5500</w:t>
            </w:r>
          </w:p>
        </w:tc>
        <w:tc>
          <w:tcPr>
            <w:tcW w:w="709" w:type="dxa"/>
          </w:tcPr>
          <w:p w:rsidR="006B6AD7" w:rsidRPr="006E7365" w:rsidRDefault="006B6AD7" w:rsidP="0082602B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417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6B6AD7" w:rsidRDefault="006B6AD7" w:rsidP="006E7365">
            <w:pPr>
              <w:jc w:val="center"/>
            </w:pPr>
            <w:r w:rsidRPr="006E7365">
              <w:t>Приусадебный земельный участок</w:t>
            </w:r>
          </w:p>
          <w:p w:rsidR="006B6AD7" w:rsidRPr="006E7365" w:rsidRDefault="006B6AD7" w:rsidP="006E7365">
            <w:pPr>
              <w:jc w:val="center"/>
            </w:pPr>
          </w:p>
          <w:p w:rsidR="006B6AD7" w:rsidRDefault="006B6AD7" w:rsidP="006E7365">
            <w:pPr>
              <w:jc w:val="center"/>
            </w:pPr>
            <w:r w:rsidRPr="006E7365">
              <w:t>Жилой дом</w:t>
            </w:r>
          </w:p>
          <w:p w:rsidR="006B6AD7" w:rsidRPr="006E7365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  <w:r>
              <w:t>Одно</w:t>
            </w:r>
            <w:r w:rsidRPr="006E7365">
              <w:t>комнатная квартира</w:t>
            </w:r>
          </w:p>
          <w:p w:rsidR="006B6AD7" w:rsidRPr="006E7365" w:rsidRDefault="006B6AD7" w:rsidP="006E7365">
            <w:pPr>
              <w:jc w:val="center"/>
            </w:pPr>
          </w:p>
        </w:tc>
        <w:tc>
          <w:tcPr>
            <w:tcW w:w="850" w:type="dxa"/>
          </w:tcPr>
          <w:p w:rsidR="006B6AD7" w:rsidRDefault="006B6AD7" w:rsidP="006E7365">
            <w:pPr>
              <w:jc w:val="center"/>
            </w:pPr>
            <w:r w:rsidRPr="006E7365">
              <w:t>3041</w:t>
            </w:r>
          </w:p>
          <w:p w:rsidR="006B6AD7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</w:p>
          <w:p w:rsidR="006B6AD7" w:rsidRDefault="006B6AD7" w:rsidP="006E7365">
            <w:r w:rsidRPr="006E7365">
              <w:t>108,3</w:t>
            </w:r>
          </w:p>
          <w:p w:rsidR="006B6AD7" w:rsidRPr="006E7365" w:rsidRDefault="006B6AD7" w:rsidP="006E7365"/>
          <w:p w:rsidR="006B6AD7" w:rsidRPr="006E7365" w:rsidRDefault="006B6AD7" w:rsidP="006E7365">
            <w:r w:rsidRPr="006E7365">
              <w:t>40,6</w:t>
            </w:r>
          </w:p>
        </w:tc>
        <w:tc>
          <w:tcPr>
            <w:tcW w:w="851" w:type="dxa"/>
          </w:tcPr>
          <w:p w:rsidR="006B6AD7" w:rsidRDefault="006B6AD7" w:rsidP="006E7365">
            <w:pPr>
              <w:jc w:val="center"/>
            </w:pPr>
            <w:r w:rsidRPr="006E7365">
              <w:t>РФ</w:t>
            </w:r>
          </w:p>
          <w:p w:rsidR="006B6AD7" w:rsidRPr="006E7365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</w:p>
          <w:p w:rsidR="006B6AD7" w:rsidRDefault="006B6AD7" w:rsidP="006E7365">
            <w:pPr>
              <w:jc w:val="center"/>
            </w:pPr>
            <w:r w:rsidRPr="006E7365">
              <w:t>РФ</w:t>
            </w:r>
          </w:p>
          <w:p w:rsidR="006B6AD7" w:rsidRPr="006E7365" w:rsidRDefault="006B6AD7" w:rsidP="006E7365">
            <w:pPr>
              <w:jc w:val="center"/>
            </w:pPr>
          </w:p>
          <w:p w:rsidR="006B6AD7" w:rsidRPr="006E7365" w:rsidRDefault="006B6AD7" w:rsidP="006E7365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6B6AD7" w:rsidRPr="006E7365" w:rsidRDefault="006B6AD7" w:rsidP="0082602B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6B6AD7" w:rsidRPr="006E7365">
        <w:tc>
          <w:tcPr>
            <w:tcW w:w="1986" w:type="dxa"/>
          </w:tcPr>
          <w:p w:rsidR="006B6AD7" w:rsidRPr="006E7365" w:rsidRDefault="006B6AD7" w:rsidP="00437B8B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Хайруллина Ильхамия Саматовна</w:t>
            </w:r>
            <w:r w:rsidRPr="006E7365">
              <w:rPr>
                <w:b/>
                <w:bCs/>
              </w:rPr>
              <w:t xml:space="preserve">, </w:t>
            </w:r>
            <w:r w:rsidRPr="00437B8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секретарь исполкома  </w:t>
            </w:r>
            <w:r w:rsidRPr="006E7365">
              <w:rPr>
                <w:b/>
                <w:bCs/>
              </w:rPr>
              <w:t>Новоки</w:t>
            </w:r>
            <w:r>
              <w:rPr>
                <w:b/>
                <w:bCs/>
              </w:rPr>
              <w:t>шит</w:t>
            </w:r>
            <w:r w:rsidRPr="006E7365">
              <w:rPr>
                <w:b/>
                <w:bCs/>
              </w:rPr>
              <w:t>ского СП</w:t>
            </w:r>
          </w:p>
        </w:tc>
        <w:tc>
          <w:tcPr>
            <w:tcW w:w="1201" w:type="dxa"/>
          </w:tcPr>
          <w:p w:rsidR="006B6AD7" w:rsidRPr="006E7365" w:rsidRDefault="006B6AD7" w:rsidP="00437B8B">
            <w:pPr>
              <w:spacing w:after="160" w:line="259" w:lineRule="auto"/>
              <w:jc w:val="center"/>
            </w:pPr>
            <w:r>
              <w:t>373 676,05</w:t>
            </w:r>
          </w:p>
        </w:tc>
        <w:tc>
          <w:tcPr>
            <w:tcW w:w="1993" w:type="dxa"/>
          </w:tcPr>
          <w:p w:rsidR="006B6AD7" w:rsidRPr="006E7365" w:rsidRDefault="006B6AD7" w:rsidP="00437B8B">
            <w:pPr>
              <w:spacing w:after="160" w:line="259" w:lineRule="auto"/>
              <w:jc w:val="center"/>
            </w:pPr>
            <w:r w:rsidRPr="006E7365">
              <w:t>Приусадебный земельный участок</w:t>
            </w:r>
          </w:p>
          <w:p w:rsidR="006B6AD7" w:rsidRDefault="006B6AD7" w:rsidP="00437B8B">
            <w:pPr>
              <w:spacing w:after="160" w:line="259" w:lineRule="auto"/>
              <w:jc w:val="center"/>
            </w:pPr>
            <w:r w:rsidRPr="006E7365">
              <w:t>Жилой дом</w:t>
            </w:r>
          </w:p>
          <w:p w:rsidR="006B6AD7" w:rsidRPr="006E7365" w:rsidRDefault="006B6AD7" w:rsidP="00437B8B">
            <w:pPr>
              <w:spacing w:after="160" w:line="259" w:lineRule="auto"/>
              <w:jc w:val="center"/>
            </w:pPr>
          </w:p>
          <w:p w:rsidR="006B6AD7" w:rsidRDefault="006B6AD7" w:rsidP="00437B8B">
            <w:pPr>
              <w:spacing w:after="160" w:line="259" w:lineRule="auto"/>
              <w:jc w:val="center"/>
            </w:pPr>
            <w:r w:rsidRPr="006E7365">
              <w:t>Земли с/х назначения паевые 12/2820</w:t>
            </w:r>
          </w:p>
          <w:p w:rsidR="006B6AD7" w:rsidRDefault="006B6AD7" w:rsidP="00437B8B">
            <w:pPr>
              <w:spacing w:after="160" w:line="259" w:lineRule="auto"/>
              <w:jc w:val="center"/>
            </w:pPr>
            <w:r w:rsidRPr="006E7365">
              <w:t>Земли с/х назначения паевые</w:t>
            </w:r>
          </w:p>
          <w:p w:rsidR="006B6AD7" w:rsidRPr="006E7365" w:rsidRDefault="006B6AD7" w:rsidP="00437B8B">
            <w:pPr>
              <w:spacing w:after="160" w:line="259" w:lineRule="auto"/>
              <w:jc w:val="center"/>
            </w:pPr>
            <w:r>
              <w:t>3232 535</w:t>
            </w:r>
          </w:p>
        </w:tc>
        <w:tc>
          <w:tcPr>
            <w:tcW w:w="842" w:type="dxa"/>
          </w:tcPr>
          <w:p w:rsidR="006B6AD7" w:rsidRPr="006E7365" w:rsidRDefault="006B6AD7" w:rsidP="00437B8B">
            <w:pPr>
              <w:spacing w:after="160" w:line="259" w:lineRule="auto"/>
              <w:jc w:val="center"/>
            </w:pPr>
            <w:r>
              <w:t>2120</w:t>
            </w:r>
          </w:p>
          <w:p w:rsidR="006B6AD7" w:rsidRDefault="006B6AD7" w:rsidP="00437B8B">
            <w:pPr>
              <w:spacing w:after="160" w:line="259" w:lineRule="auto"/>
            </w:pPr>
          </w:p>
          <w:p w:rsidR="006B6AD7" w:rsidRDefault="006B6AD7" w:rsidP="00437B8B">
            <w:pPr>
              <w:spacing w:after="160" w:line="259" w:lineRule="auto"/>
              <w:jc w:val="center"/>
            </w:pPr>
            <w:r>
              <w:t>39,8</w:t>
            </w:r>
          </w:p>
          <w:p w:rsidR="006B6AD7" w:rsidRPr="006E7365" w:rsidRDefault="006B6AD7" w:rsidP="00437B8B">
            <w:pPr>
              <w:spacing w:after="160" w:line="259" w:lineRule="auto"/>
              <w:jc w:val="center"/>
            </w:pPr>
          </w:p>
          <w:p w:rsidR="006B6AD7" w:rsidRDefault="006B6AD7" w:rsidP="00437B8B">
            <w:pPr>
              <w:spacing w:after="160" w:line="259" w:lineRule="auto"/>
              <w:jc w:val="center"/>
            </w:pPr>
            <w:r>
              <w:t>55</w:t>
            </w:r>
            <w:r w:rsidRPr="006E7365">
              <w:t>00</w:t>
            </w:r>
          </w:p>
          <w:p w:rsidR="006B6AD7" w:rsidRDefault="006B6AD7" w:rsidP="00437B8B">
            <w:pPr>
              <w:spacing w:after="160" w:line="259" w:lineRule="auto"/>
              <w:jc w:val="center"/>
            </w:pPr>
          </w:p>
          <w:p w:rsidR="006B6AD7" w:rsidRPr="006E7365" w:rsidRDefault="006B6AD7" w:rsidP="00437B8B">
            <w:pPr>
              <w:spacing w:after="160" w:line="259" w:lineRule="auto"/>
              <w:jc w:val="center"/>
            </w:pPr>
            <w:r>
              <w:t>5620</w:t>
            </w:r>
          </w:p>
        </w:tc>
        <w:tc>
          <w:tcPr>
            <w:tcW w:w="709" w:type="dxa"/>
          </w:tcPr>
          <w:p w:rsidR="006B6AD7" w:rsidRPr="006E7365" w:rsidRDefault="006B6AD7" w:rsidP="00437B8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6B6AD7" w:rsidRPr="006E7365" w:rsidRDefault="006B6AD7" w:rsidP="00437B8B">
            <w:pPr>
              <w:spacing w:after="160" w:line="240" w:lineRule="exact"/>
            </w:pPr>
          </w:p>
          <w:p w:rsidR="006B6AD7" w:rsidRDefault="006B6AD7" w:rsidP="00437B8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6B6AD7" w:rsidRPr="006E7365" w:rsidRDefault="006B6AD7" w:rsidP="00437B8B">
            <w:pPr>
              <w:spacing w:after="160" w:line="240" w:lineRule="exact"/>
              <w:jc w:val="center"/>
            </w:pPr>
          </w:p>
          <w:p w:rsidR="006B6AD7" w:rsidRDefault="006B6AD7" w:rsidP="00437B8B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6B6AD7" w:rsidRPr="006E7365" w:rsidRDefault="006B6AD7" w:rsidP="00437B8B">
            <w:pPr>
              <w:spacing w:after="160" w:line="240" w:lineRule="exact"/>
              <w:jc w:val="center"/>
            </w:pPr>
          </w:p>
          <w:p w:rsidR="006B6AD7" w:rsidRDefault="006B6AD7" w:rsidP="00437B8B">
            <w:pPr>
              <w:spacing w:after="160" w:line="240" w:lineRule="exact"/>
              <w:jc w:val="center"/>
            </w:pPr>
            <w:r>
              <w:t>РФ</w:t>
            </w:r>
          </w:p>
          <w:p w:rsidR="006B6AD7" w:rsidRPr="006E7365" w:rsidRDefault="006B6AD7" w:rsidP="0035160C">
            <w:pPr>
              <w:spacing w:after="160" w:line="240" w:lineRule="exact"/>
            </w:pPr>
          </w:p>
        </w:tc>
        <w:tc>
          <w:tcPr>
            <w:tcW w:w="1417" w:type="dxa"/>
          </w:tcPr>
          <w:p w:rsidR="006B6AD7" w:rsidRPr="006E7365" w:rsidRDefault="006B6AD7" w:rsidP="009B0BC5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985" w:type="dxa"/>
          </w:tcPr>
          <w:p w:rsidR="006B6AD7" w:rsidRDefault="006B6AD7" w:rsidP="0035160C">
            <w:pPr>
              <w:jc w:val="center"/>
            </w:pPr>
            <w:r w:rsidRPr="006E7365">
              <w:t>Приусадебный земельный участок</w:t>
            </w:r>
          </w:p>
          <w:p w:rsidR="006B6AD7" w:rsidRPr="006E7365" w:rsidRDefault="006B6AD7" w:rsidP="0035160C">
            <w:pPr>
              <w:jc w:val="center"/>
            </w:pPr>
          </w:p>
          <w:p w:rsidR="006B6AD7" w:rsidRDefault="006B6AD7" w:rsidP="0035160C">
            <w:pPr>
              <w:jc w:val="center"/>
            </w:pPr>
            <w:r w:rsidRPr="006E7365">
              <w:t>Жилой дом</w:t>
            </w:r>
          </w:p>
          <w:p w:rsidR="006B6AD7" w:rsidRDefault="006B6AD7" w:rsidP="0035160C">
            <w:pPr>
              <w:jc w:val="center"/>
            </w:pPr>
            <w:r w:rsidRPr="006E7365">
              <w:t>Приусадебный земельный участок</w:t>
            </w:r>
          </w:p>
          <w:p w:rsidR="006B6AD7" w:rsidRDefault="006B6AD7" w:rsidP="0035160C">
            <w:pPr>
              <w:jc w:val="center"/>
            </w:pPr>
          </w:p>
          <w:p w:rsidR="006B6AD7" w:rsidRPr="006E7365" w:rsidRDefault="006B6AD7" w:rsidP="00437B8B">
            <w:pPr>
              <w:jc w:val="center"/>
            </w:pPr>
          </w:p>
        </w:tc>
        <w:tc>
          <w:tcPr>
            <w:tcW w:w="850" w:type="dxa"/>
          </w:tcPr>
          <w:p w:rsidR="006B6AD7" w:rsidRDefault="006B6AD7" w:rsidP="00437B8B">
            <w:pPr>
              <w:jc w:val="center"/>
            </w:pPr>
            <w:r>
              <w:t>2400</w:t>
            </w:r>
          </w:p>
          <w:p w:rsidR="006B6AD7" w:rsidRDefault="006B6AD7" w:rsidP="00437B8B">
            <w:pPr>
              <w:jc w:val="center"/>
            </w:pPr>
          </w:p>
          <w:p w:rsidR="006B6AD7" w:rsidRDefault="006B6AD7" w:rsidP="00437B8B">
            <w:pPr>
              <w:jc w:val="center"/>
            </w:pPr>
          </w:p>
          <w:p w:rsidR="006B6AD7" w:rsidRDefault="006B6AD7" w:rsidP="00437B8B">
            <w:pPr>
              <w:jc w:val="center"/>
            </w:pPr>
            <w:r>
              <w:t>81</w:t>
            </w:r>
          </w:p>
          <w:p w:rsidR="006B6AD7" w:rsidRPr="006E7365" w:rsidRDefault="006B6AD7" w:rsidP="00437B8B">
            <w:pPr>
              <w:jc w:val="center"/>
            </w:pPr>
            <w:r>
              <w:t>1390</w:t>
            </w:r>
          </w:p>
        </w:tc>
        <w:tc>
          <w:tcPr>
            <w:tcW w:w="851" w:type="dxa"/>
          </w:tcPr>
          <w:p w:rsidR="006B6AD7" w:rsidRDefault="006B6AD7" w:rsidP="00437B8B">
            <w:pPr>
              <w:jc w:val="center"/>
            </w:pPr>
            <w:r>
              <w:t>РФ</w:t>
            </w:r>
          </w:p>
          <w:p w:rsidR="006B6AD7" w:rsidRDefault="006B6AD7" w:rsidP="00437B8B">
            <w:pPr>
              <w:jc w:val="center"/>
            </w:pPr>
          </w:p>
          <w:p w:rsidR="006B6AD7" w:rsidRDefault="006B6AD7" w:rsidP="00437B8B">
            <w:pPr>
              <w:jc w:val="center"/>
            </w:pPr>
          </w:p>
          <w:p w:rsidR="006B6AD7" w:rsidRDefault="006B6AD7" w:rsidP="0035160C">
            <w:pPr>
              <w:jc w:val="center"/>
            </w:pPr>
            <w:r>
              <w:t>РФ</w:t>
            </w:r>
          </w:p>
          <w:p w:rsidR="006B6AD7" w:rsidRPr="006E7365" w:rsidRDefault="006B6AD7" w:rsidP="00437B8B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6B6AD7" w:rsidRPr="006E7365" w:rsidRDefault="006B6AD7" w:rsidP="009B0BC5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6B6AD7" w:rsidRPr="006E7365" w:rsidRDefault="006B6AD7" w:rsidP="009B0BC5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6B6AD7" w:rsidRPr="006E7365" w:rsidRDefault="006B6AD7" w:rsidP="009B0BC5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6B6AD7" w:rsidRPr="006E7365">
        <w:tc>
          <w:tcPr>
            <w:tcW w:w="1986" w:type="dxa"/>
          </w:tcPr>
          <w:p w:rsidR="006B6AD7" w:rsidRPr="006E7365" w:rsidRDefault="006B6AD7" w:rsidP="009B0BC5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201" w:type="dxa"/>
          </w:tcPr>
          <w:p w:rsidR="006B6AD7" w:rsidRPr="006E7365" w:rsidRDefault="006B6AD7" w:rsidP="009B0BC5">
            <w:pPr>
              <w:spacing w:after="160" w:line="259" w:lineRule="auto"/>
              <w:jc w:val="center"/>
            </w:pPr>
            <w:r>
              <w:t>108518,61</w:t>
            </w:r>
          </w:p>
        </w:tc>
        <w:tc>
          <w:tcPr>
            <w:tcW w:w="1993" w:type="dxa"/>
          </w:tcPr>
          <w:p w:rsidR="006B6AD7" w:rsidRDefault="006B6AD7" w:rsidP="009B0BC5">
            <w:pPr>
              <w:spacing w:after="160" w:line="259" w:lineRule="auto"/>
              <w:jc w:val="center"/>
            </w:pPr>
            <w:r w:rsidRPr="006E7365">
              <w:t>Земли с/х назначения паевые 12/2820</w:t>
            </w:r>
          </w:p>
          <w:p w:rsidR="006B6AD7" w:rsidRDefault="006B6AD7" w:rsidP="0035160C">
            <w:pPr>
              <w:jc w:val="center"/>
            </w:pPr>
            <w:r w:rsidRPr="006E7365">
              <w:t>Приусадебный земельный участок</w:t>
            </w:r>
          </w:p>
          <w:p w:rsidR="006B6AD7" w:rsidRPr="006E7365" w:rsidRDefault="006B6AD7" w:rsidP="009B0BC5">
            <w:pPr>
              <w:spacing w:after="160" w:line="259" w:lineRule="auto"/>
              <w:jc w:val="center"/>
            </w:pPr>
          </w:p>
        </w:tc>
        <w:tc>
          <w:tcPr>
            <w:tcW w:w="842" w:type="dxa"/>
          </w:tcPr>
          <w:p w:rsidR="006B6AD7" w:rsidRDefault="006B6AD7" w:rsidP="009B0BC5">
            <w:pPr>
              <w:spacing w:after="160" w:line="259" w:lineRule="auto"/>
              <w:jc w:val="center"/>
            </w:pPr>
            <w:r w:rsidRPr="006E7365">
              <w:t>5500</w:t>
            </w:r>
          </w:p>
          <w:p w:rsidR="006B6AD7" w:rsidRDefault="006B6AD7" w:rsidP="009B0BC5">
            <w:pPr>
              <w:spacing w:after="160" w:line="259" w:lineRule="auto"/>
              <w:jc w:val="center"/>
            </w:pPr>
          </w:p>
          <w:p w:rsidR="006B6AD7" w:rsidRPr="006E7365" w:rsidRDefault="006B6AD7" w:rsidP="0035160C">
            <w:pPr>
              <w:spacing w:after="160" w:line="259" w:lineRule="auto"/>
            </w:pPr>
            <w:r>
              <w:t>1390</w:t>
            </w:r>
          </w:p>
        </w:tc>
        <w:tc>
          <w:tcPr>
            <w:tcW w:w="709" w:type="dxa"/>
          </w:tcPr>
          <w:p w:rsidR="006B6AD7" w:rsidRDefault="006B6AD7" w:rsidP="009B0BC5">
            <w:pPr>
              <w:spacing w:after="160" w:line="240" w:lineRule="exact"/>
              <w:jc w:val="center"/>
            </w:pPr>
            <w:r w:rsidRPr="006E7365">
              <w:t>РФ</w:t>
            </w:r>
          </w:p>
          <w:p w:rsidR="006B6AD7" w:rsidRDefault="006B6AD7" w:rsidP="009B0BC5">
            <w:pPr>
              <w:spacing w:after="160" w:line="240" w:lineRule="exact"/>
              <w:jc w:val="center"/>
            </w:pPr>
          </w:p>
          <w:p w:rsidR="006B6AD7" w:rsidRPr="006E7365" w:rsidRDefault="006B6AD7" w:rsidP="009B0BC5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6B6AD7" w:rsidRDefault="006B6AD7" w:rsidP="009B0BC5">
            <w:pPr>
              <w:spacing w:after="160" w:line="259" w:lineRule="auto"/>
              <w:jc w:val="center"/>
            </w:pPr>
            <w:r>
              <w:t>ВАЗ 21540</w:t>
            </w:r>
          </w:p>
          <w:p w:rsidR="006B6AD7" w:rsidRPr="006E7365" w:rsidRDefault="006B6AD7" w:rsidP="009B0BC5">
            <w:pPr>
              <w:spacing w:after="160" w:line="259" w:lineRule="auto"/>
              <w:jc w:val="center"/>
            </w:pPr>
            <w:r>
              <w:t>УАЗ 3303</w:t>
            </w:r>
          </w:p>
        </w:tc>
        <w:tc>
          <w:tcPr>
            <w:tcW w:w="1985" w:type="dxa"/>
          </w:tcPr>
          <w:p w:rsidR="006B6AD7" w:rsidRDefault="006B6AD7" w:rsidP="009B0BC5">
            <w:pPr>
              <w:jc w:val="center"/>
            </w:pPr>
            <w:r w:rsidRPr="006E7365">
              <w:t>Приусадебный земельный участок</w:t>
            </w:r>
          </w:p>
          <w:p w:rsidR="006B6AD7" w:rsidRPr="006E7365" w:rsidRDefault="006B6AD7" w:rsidP="009B0BC5">
            <w:pPr>
              <w:jc w:val="center"/>
            </w:pPr>
          </w:p>
          <w:p w:rsidR="006B6AD7" w:rsidRDefault="006B6AD7" w:rsidP="009B0BC5">
            <w:pPr>
              <w:jc w:val="center"/>
            </w:pPr>
            <w:r w:rsidRPr="006E7365">
              <w:t>Жилой дом</w:t>
            </w:r>
          </w:p>
          <w:p w:rsidR="006B6AD7" w:rsidRPr="006E7365" w:rsidRDefault="006B6AD7" w:rsidP="009B0BC5">
            <w:pPr>
              <w:jc w:val="center"/>
            </w:pPr>
          </w:p>
          <w:p w:rsidR="006B6AD7" w:rsidRPr="006E7365" w:rsidRDefault="006B6AD7" w:rsidP="00437B8B">
            <w:pPr>
              <w:jc w:val="center"/>
            </w:pPr>
          </w:p>
        </w:tc>
        <w:tc>
          <w:tcPr>
            <w:tcW w:w="850" w:type="dxa"/>
          </w:tcPr>
          <w:p w:rsidR="006B6AD7" w:rsidRDefault="006B6AD7" w:rsidP="009B0BC5">
            <w:pPr>
              <w:jc w:val="center"/>
            </w:pPr>
            <w:r>
              <w:t>2400</w:t>
            </w:r>
          </w:p>
          <w:p w:rsidR="006B6AD7" w:rsidRDefault="006B6AD7" w:rsidP="009B0BC5">
            <w:pPr>
              <w:jc w:val="center"/>
            </w:pPr>
          </w:p>
          <w:p w:rsidR="006B6AD7" w:rsidRPr="006E7365" w:rsidRDefault="006B6AD7" w:rsidP="009B0BC5">
            <w:pPr>
              <w:jc w:val="center"/>
            </w:pPr>
          </w:p>
          <w:p w:rsidR="006B6AD7" w:rsidRDefault="006B6AD7" w:rsidP="00437B8B">
            <w:pPr>
              <w:jc w:val="center"/>
            </w:pPr>
            <w:r>
              <w:t>81</w:t>
            </w:r>
          </w:p>
          <w:p w:rsidR="006B6AD7" w:rsidRPr="006E7365" w:rsidRDefault="006B6AD7" w:rsidP="00437B8B">
            <w:pPr>
              <w:jc w:val="center"/>
            </w:pPr>
          </w:p>
          <w:p w:rsidR="006B6AD7" w:rsidRPr="006E7365" w:rsidRDefault="006B6AD7" w:rsidP="00437B8B">
            <w:pPr>
              <w:jc w:val="center"/>
            </w:pPr>
          </w:p>
        </w:tc>
        <w:tc>
          <w:tcPr>
            <w:tcW w:w="851" w:type="dxa"/>
          </w:tcPr>
          <w:p w:rsidR="006B6AD7" w:rsidRDefault="006B6AD7" w:rsidP="009B0BC5">
            <w:pPr>
              <w:jc w:val="center"/>
            </w:pPr>
            <w:r w:rsidRPr="006E7365">
              <w:t>РФ</w:t>
            </w:r>
          </w:p>
          <w:p w:rsidR="006B6AD7" w:rsidRPr="006E7365" w:rsidRDefault="006B6AD7" w:rsidP="009B0BC5">
            <w:pPr>
              <w:jc w:val="center"/>
            </w:pPr>
          </w:p>
          <w:p w:rsidR="006B6AD7" w:rsidRPr="006E7365" w:rsidRDefault="006B6AD7" w:rsidP="009B0BC5">
            <w:pPr>
              <w:jc w:val="center"/>
            </w:pPr>
          </w:p>
          <w:p w:rsidR="006B6AD7" w:rsidRDefault="006B6AD7" w:rsidP="009B0BC5">
            <w:pPr>
              <w:jc w:val="center"/>
            </w:pPr>
            <w:r w:rsidRPr="006E7365">
              <w:t>РФ</w:t>
            </w:r>
          </w:p>
          <w:p w:rsidR="006B6AD7" w:rsidRPr="006E7365" w:rsidRDefault="006B6AD7" w:rsidP="009B0BC5">
            <w:pPr>
              <w:jc w:val="center"/>
            </w:pPr>
          </w:p>
          <w:p w:rsidR="006B6AD7" w:rsidRPr="006E7365" w:rsidRDefault="006B6AD7" w:rsidP="009B0BC5">
            <w:pPr>
              <w:jc w:val="center"/>
            </w:pPr>
          </w:p>
        </w:tc>
        <w:tc>
          <w:tcPr>
            <w:tcW w:w="1134" w:type="dxa"/>
          </w:tcPr>
          <w:p w:rsidR="006B6AD7" w:rsidRPr="006E7365" w:rsidRDefault="006B6AD7" w:rsidP="009B0BC5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6B6AD7" w:rsidRPr="006E7365" w:rsidRDefault="006B6AD7" w:rsidP="009B0BC5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72" w:type="dxa"/>
          </w:tcPr>
          <w:p w:rsidR="006B6AD7" w:rsidRPr="006E7365" w:rsidRDefault="006B6AD7" w:rsidP="009B0BC5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</w:tbl>
    <w:p w:rsidR="006B6AD7" w:rsidRPr="006E7365" w:rsidRDefault="006B6AD7" w:rsidP="00B54A98">
      <w:pPr>
        <w:jc w:val="center"/>
        <w:rPr>
          <w:color w:val="000000"/>
        </w:rPr>
      </w:pPr>
    </w:p>
    <w:sectPr w:rsidR="006B6AD7" w:rsidRPr="006E7365" w:rsidSect="006773B4">
      <w:pgSz w:w="16838" w:h="11906" w:orient="landscape"/>
      <w:pgMar w:top="180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1D2"/>
    <w:rsid w:val="000536CF"/>
    <w:rsid w:val="00056D44"/>
    <w:rsid w:val="000703FD"/>
    <w:rsid w:val="00081E63"/>
    <w:rsid w:val="000831E1"/>
    <w:rsid w:val="000A49B6"/>
    <w:rsid w:val="000E3D5E"/>
    <w:rsid w:val="00115140"/>
    <w:rsid w:val="001240CB"/>
    <w:rsid w:val="00127536"/>
    <w:rsid w:val="00155FA7"/>
    <w:rsid w:val="00164F9B"/>
    <w:rsid w:val="001E06E0"/>
    <w:rsid w:val="003379DA"/>
    <w:rsid w:val="0035160C"/>
    <w:rsid w:val="0038587B"/>
    <w:rsid w:val="003B17C7"/>
    <w:rsid w:val="003B3176"/>
    <w:rsid w:val="003C243D"/>
    <w:rsid w:val="00437B8B"/>
    <w:rsid w:val="00454394"/>
    <w:rsid w:val="0047591C"/>
    <w:rsid w:val="004B1086"/>
    <w:rsid w:val="004B14BC"/>
    <w:rsid w:val="004D71D2"/>
    <w:rsid w:val="00536358"/>
    <w:rsid w:val="00664C4B"/>
    <w:rsid w:val="00666A04"/>
    <w:rsid w:val="006773B4"/>
    <w:rsid w:val="006B6AD7"/>
    <w:rsid w:val="006E7365"/>
    <w:rsid w:val="006F0BFB"/>
    <w:rsid w:val="006F3B7E"/>
    <w:rsid w:val="00751669"/>
    <w:rsid w:val="00757DEC"/>
    <w:rsid w:val="007760FE"/>
    <w:rsid w:val="0077616B"/>
    <w:rsid w:val="00793450"/>
    <w:rsid w:val="007B72EA"/>
    <w:rsid w:val="00817C15"/>
    <w:rsid w:val="0082602B"/>
    <w:rsid w:val="008347B9"/>
    <w:rsid w:val="00851CCD"/>
    <w:rsid w:val="008872C7"/>
    <w:rsid w:val="008F6B3A"/>
    <w:rsid w:val="0091199F"/>
    <w:rsid w:val="009135FE"/>
    <w:rsid w:val="00943F12"/>
    <w:rsid w:val="00956AFB"/>
    <w:rsid w:val="009825C9"/>
    <w:rsid w:val="009830AD"/>
    <w:rsid w:val="009B0BC5"/>
    <w:rsid w:val="009F1044"/>
    <w:rsid w:val="00B16501"/>
    <w:rsid w:val="00B2468D"/>
    <w:rsid w:val="00B54A98"/>
    <w:rsid w:val="00C072EE"/>
    <w:rsid w:val="00C43CE2"/>
    <w:rsid w:val="00C44E69"/>
    <w:rsid w:val="00C5580B"/>
    <w:rsid w:val="00C80B99"/>
    <w:rsid w:val="00C82FAD"/>
    <w:rsid w:val="00CB1B5D"/>
    <w:rsid w:val="00CF284D"/>
    <w:rsid w:val="00D62EFA"/>
    <w:rsid w:val="00D765E2"/>
    <w:rsid w:val="00D92072"/>
    <w:rsid w:val="00D960C4"/>
    <w:rsid w:val="00DA5119"/>
    <w:rsid w:val="00DE41BE"/>
    <w:rsid w:val="00E53C78"/>
    <w:rsid w:val="00E84C38"/>
    <w:rsid w:val="00F31404"/>
    <w:rsid w:val="00F965EF"/>
    <w:rsid w:val="00FC66DA"/>
    <w:rsid w:val="00FD11BD"/>
    <w:rsid w:val="00FD4509"/>
    <w:rsid w:val="00FD5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EFA"/>
    <w:pPr>
      <w:autoSpaceDE w:val="0"/>
      <w:autoSpaceDN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2EFA"/>
    <w:pPr>
      <w:spacing w:after="160" w:line="259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C558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28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2</Pages>
  <Words>264</Words>
  <Characters>1510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User</cp:lastModifiedBy>
  <cp:revision>6</cp:revision>
  <cp:lastPrinted>2016-04-22T04:43:00Z</cp:lastPrinted>
  <dcterms:created xsi:type="dcterms:W3CDTF">2016-04-23T06:25:00Z</dcterms:created>
  <dcterms:modified xsi:type="dcterms:W3CDTF">2016-04-26T11:20:00Z</dcterms:modified>
</cp:coreProperties>
</file>